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47DE8" w14:textId="77777777" w:rsidR="002D24E1" w:rsidRDefault="002D24E1" w:rsidP="002D24E1">
      <w:pPr>
        <w:pStyle w:val="NoSpacing"/>
      </w:pPr>
      <w:r>
        <w:rPr>
          <w:u w:val="single"/>
        </w:rPr>
        <w:t>Roger ASSHTON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0E2F161C" w14:textId="77777777" w:rsidR="002D24E1" w:rsidRDefault="002D24E1" w:rsidP="002D24E1">
      <w:pPr>
        <w:pStyle w:val="NoSpacing"/>
      </w:pPr>
      <w:r>
        <w:t>of Uttoxeter, Staffordshire. Yeoman.</w:t>
      </w:r>
    </w:p>
    <w:p w14:paraId="3F6FE812" w14:textId="77777777" w:rsidR="002D24E1" w:rsidRDefault="002D24E1" w:rsidP="002D24E1">
      <w:pPr>
        <w:pStyle w:val="NoSpacing"/>
      </w:pPr>
    </w:p>
    <w:p w14:paraId="4326C159" w14:textId="77777777" w:rsidR="002D24E1" w:rsidRDefault="002D24E1" w:rsidP="002D24E1">
      <w:pPr>
        <w:pStyle w:val="NoSpacing"/>
      </w:pPr>
    </w:p>
    <w:p w14:paraId="40D43FC2" w14:textId="77777777" w:rsidR="002D24E1" w:rsidRDefault="002D24E1" w:rsidP="002D24E1">
      <w:pPr>
        <w:pStyle w:val="NoSpacing"/>
      </w:pPr>
      <w:r>
        <w:tab/>
        <w:t>1483</w:t>
      </w:r>
      <w:r>
        <w:tab/>
        <w:t xml:space="preserve">Robert Burgh(q.v.) brought a plaint of trespass against him, Thomas </w:t>
      </w:r>
    </w:p>
    <w:p w14:paraId="299ED9CF" w14:textId="77777777" w:rsidR="002D24E1" w:rsidRDefault="002D24E1" w:rsidP="002D24E1">
      <w:pPr>
        <w:pStyle w:val="NoSpacing"/>
      </w:pPr>
      <w:r>
        <w:tab/>
      </w:r>
      <w:r>
        <w:tab/>
        <w:t xml:space="preserve">Broun of Bowden, Derbyshire(q.v.), William </w:t>
      </w:r>
      <w:proofErr w:type="spellStart"/>
      <w:r>
        <w:t>Teteryngton</w:t>
      </w:r>
      <w:proofErr w:type="spellEnd"/>
      <w:r>
        <w:t xml:space="preserve"> of </w:t>
      </w:r>
      <w:proofErr w:type="spellStart"/>
      <w:r>
        <w:t>Malcoff</w:t>
      </w:r>
      <w:proofErr w:type="spellEnd"/>
      <w:r>
        <w:t>(q.v.)</w:t>
      </w:r>
    </w:p>
    <w:p w14:paraId="4E1695FE" w14:textId="77777777" w:rsidR="002D24E1" w:rsidRDefault="002D24E1" w:rsidP="002D24E1">
      <w:pPr>
        <w:pStyle w:val="NoSpacing"/>
      </w:pPr>
      <w:r>
        <w:tab/>
      </w:r>
      <w:r>
        <w:tab/>
        <w:t xml:space="preserve">and John </w:t>
      </w:r>
      <w:proofErr w:type="spellStart"/>
      <w:r>
        <w:t>Redferne</w:t>
      </w:r>
      <w:proofErr w:type="spellEnd"/>
      <w:r>
        <w:t xml:space="preserve"> of </w:t>
      </w:r>
      <w:proofErr w:type="spellStart"/>
      <w:r>
        <w:t>Malcoff</w:t>
      </w:r>
      <w:proofErr w:type="spellEnd"/>
      <w:r>
        <w:t>(q.v.).</w:t>
      </w:r>
    </w:p>
    <w:p w14:paraId="5385092A" w14:textId="77777777" w:rsidR="002D24E1" w:rsidRDefault="002D24E1" w:rsidP="002D24E1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31BD6C92" w14:textId="77777777" w:rsidR="002D24E1" w:rsidRDefault="002D24E1" w:rsidP="002D24E1">
      <w:pPr>
        <w:pStyle w:val="NoSpacing"/>
      </w:pPr>
    </w:p>
    <w:p w14:paraId="4AFAEE7C" w14:textId="77777777" w:rsidR="002D24E1" w:rsidRDefault="002D24E1" w:rsidP="002D24E1">
      <w:pPr>
        <w:pStyle w:val="NoSpacing"/>
      </w:pPr>
    </w:p>
    <w:p w14:paraId="179BF5E6" w14:textId="77777777" w:rsidR="002D24E1" w:rsidRDefault="002D24E1" w:rsidP="002D24E1">
      <w:pPr>
        <w:pStyle w:val="NoSpacing"/>
      </w:pPr>
      <w:r>
        <w:t>1 March 2019</w:t>
      </w:r>
    </w:p>
    <w:p w14:paraId="15882251" w14:textId="77777777" w:rsidR="006B2F86" w:rsidRPr="00E71FC3" w:rsidRDefault="002D24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4E458" w14:textId="77777777" w:rsidR="002D24E1" w:rsidRDefault="002D24E1" w:rsidP="00E71FC3">
      <w:pPr>
        <w:spacing w:after="0" w:line="240" w:lineRule="auto"/>
      </w:pPr>
      <w:r>
        <w:separator/>
      </w:r>
    </w:p>
  </w:endnote>
  <w:endnote w:type="continuationSeparator" w:id="0">
    <w:p w14:paraId="4B80D63E" w14:textId="77777777" w:rsidR="002D24E1" w:rsidRDefault="002D24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0F5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93F24" w14:textId="77777777" w:rsidR="002D24E1" w:rsidRDefault="002D24E1" w:rsidP="00E71FC3">
      <w:pPr>
        <w:spacing w:after="0" w:line="240" w:lineRule="auto"/>
      </w:pPr>
      <w:r>
        <w:separator/>
      </w:r>
    </w:p>
  </w:footnote>
  <w:footnote w:type="continuationSeparator" w:id="0">
    <w:p w14:paraId="70D21478" w14:textId="77777777" w:rsidR="002D24E1" w:rsidRDefault="002D24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E1"/>
    <w:rsid w:val="001A7C09"/>
    <w:rsid w:val="002D24E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BA799"/>
  <w15:chartTrackingRefBased/>
  <w15:docId w15:val="{E8DD9F5E-35EB-4233-8028-750E79BF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2019-03-14T20:34:00Z</dcterms:created>
  <dcterms:modified xsi:type="dcterms:W3CDTF">2019-03-14T20:34:00Z</dcterms:modified>
</cp:coreProperties>
</file>